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50615211" w14:textId="77777777" w:rsidR="009B6E08" w:rsidRPr="00C005EE" w:rsidRDefault="009B6E08" w:rsidP="009B6E08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16</w:t>
      </w:r>
      <w:r w:rsidRPr="00C005EE">
        <w:rPr>
          <w:rFonts w:cs="Arial"/>
        </w:rPr>
        <w:t>/202</w:t>
      </w:r>
      <w:r>
        <w:rPr>
          <w:rFonts w:cs="Arial"/>
        </w:rPr>
        <w:t>6</w:t>
      </w:r>
    </w:p>
    <w:p w14:paraId="40962C92" w14:textId="77777777" w:rsidR="009B6E08" w:rsidRDefault="009B6E08" w:rsidP="009B6E08">
      <w:pPr>
        <w:tabs>
          <w:tab w:val="left" w:pos="993"/>
          <w:tab w:val="left" w:pos="1134"/>
        </w:tabs>
        <w:jc w:val="both"/>
        <w:rPr>
          <w:rFonts w:cs="Arial"/>
        </w:rPr>
      </w:pPr>
      <w:proofErr w:type="gramStart"/>
      <w:r w:rsidRPr="00C005EE">
        <w:rPr>
          <w:rFonts w:cs="Arial"/>
        </w:rPr>
        <w:t>JN</w:t>
      </w:r>
      <w:proofErr w:type="gramEnd"/>
      <w:r w:rsidRPr="00C005EE">
        <w:rPr>
          <w:rFonts w:cs="Arial"/>
        </w:rPr>
        <w:t xml:space="preserve"> BR: 202</w:t>
      </w:r>
      <w:r>
        <w:rPr>
          <w:rFonts w:cs="Arial"/>
        </w:rPr>
        <w:t>6</w:t>
      </w:r>
      <w:r w:rsidRPr="00C005EE">
        <w:rPr>
          <w:rFonts w:cs="Arial"/>
        </w:rPr>
        <w:t>-</w:t>
      </w:r>
      <w:r>
        <w:rPr>
          <w:rFonts w:cs="Arial"/>
        </w:rPr>
        <w:t>253</w:t>
      </w: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3B7DE2D5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</w:t>
      </w:r>
      <w:r w:rsidR="00AF60A0">
        <w:rPr>
          <w:rFonts w:cs="Arial"/>
          <w:i/>
        </w:rPr>
        <w:t>prijave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297E1" w14:textId="77777777" w:rsidR="00D019E8" w:rsidRDefault="00D019E8">
      <w:r>
        <w:separator/>
      </w:r>
    </w:p>
  </w:endnote>
  <w:endnote w:type="continuationSeparator" w:id="0">
    <w:p w14:paraId="3AC42BCE" w14:textId="77777777" w:rsidR="00D019E8" w:rsidRDefault="00D01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E4AAC" w14:textId="77777777" w:rsidR="00D019E8" w:rsidRDefault="00D019E8">
      <w:r>
        <w:separator/>
      </w:r>
    </w:p>
  </w:footnote>
  <w:footnote w:type="continuationSeparator" w:id="0">
    <w:p w14:paraId="29B81B53" w14:textId="77777777" w:rsidR="00D019E8" w:rsidRDefault="00D01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 xml:space="preserve">, </w:t>
          </w:r>
          <w:proofErr w:type="gramStart"/>
          <w:r w:rsidR="00C0552D" w:rsidRPr="00C0552D">
            <w:rPr>
              <w:rFonts w:cs="Arial"/>
              <w:color w:val="000000"/>
              <w:spacing w:val="-2"/>
            </w:rPr>
            <w:t>SI-1000</w:t>
          </w:r>
          <w:proofErr w:type="gramEnd"/>
          <w:r w:rsidR="00C0552D" w:rsidRPr="00C0552D">
            <w:rPr>
              <w:rFonts w:cs="Arial"/>
              <w:color w:val="000000"/>
              <w:spacing w:val="-2"/>
            </w:rPr>
            <w:t xml:space="preserve">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72C00566" w:rsidR="00C0552D" w:rsidRPr="009F4AF4" w:rsidRDefault="00050405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B034C3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08649223">
    <w:abstractNumId w:val="3"/>
  </w:num>
  <w:num w:numId="2" w16cid:durableId="1171523385">
    <w:abstractNumId w:val="5"/>
  </w:num>
  <w:num w:numId="3" w16cid:durableId="1606841954">
    <w:abstractNumId w:val="2"/>
  </w:num>
  <w:num w:numId="4" w16cid:durableId="1213618077">
    <w:abstractNumId w:val="1"/>
  </w:num>
  <w:num w:numId="5" w16cid:durableId="750544881">
    <w:abstractNumId w:val="4"/>
  </w:num>
  <w:num w:numId="6" w16cid:durableId="323247229">
    <w:abstractNumId w:val="0"/>
  </w:num>
  <w:num w:numId="7" w16cid:durableId="243075462">
    <w:abstractNumId w:val="7"/>
  </w:num>
  <w:num w:numId="8" w16cid:durableId="390142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405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4D96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7106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644A8"/>
    <w:rsid w:val="00670A28"/>
    <w:rsid w:val="00670D1D"/>
    <w:rsid w:val="006776D7"/>
    <w:rsid w:val="006C7EDD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6E0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AF60A0"/>
    <w:rsid w:val="00B021F9"/>
    <w:rsid w:val="00B034C3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10D7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30F4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75F4"/>
    <w:rsid w:val="00CD61B2"/>
    <w:rsid w:val="00CD6CEB"/>
    <w:rsid w:val="00CD7808"/>
    <w:rsid w:val="00CF12FC"/>
    <w:rsid w:val="00D019E8"/>
    <w:rsid w:val="00D05C1E"/>
    <w:rsid w:val="00D05EB1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40D5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C79C9B2-DE76-4954-A987-F1230BA18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889C0B-E738-4B68-BC9D-E6B97A2E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14</cp:revision>
  <cp:lastPrinted>2016-06-20T06:30:00Z</cp:lastPrinted>
  <dcterms:created xsi:type="dcterms:W3CDTF">2018-07-24T11:48:00Z</dcterms:created>
  <dcterms:modified xsi:type="dcterms:W3CDTF">2026-07-07T09:32:00Z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